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DFA68D6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623D5E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92FC762" w14:textId="6A99CCE8" w:rsidR="000C7865" w:rsidRPr="006B56FD" w:rsidRDefault="00B67D39" w:rsidP="000C786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0C7865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6900D82F" w14:textId="77777777" w:rsidR="000C7865" w:rsidRPr="00C81CC9" w:rsidRDefault="000C7865" w:rsidP="000C786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ul. Elektryczna 13</w:t>
            </w:r>
          </w:p>
          <w:p w14:paraId="3F4CA6ED" w14:textId="60727E41" w:rsidR="00B67D39" w:rsidRPr="006B56FD" w:rsidRDefault="000C7865" w:rsidP="000C7865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Pr="00991DAA" w:rsidRDefault="00A62B4C" w:rsidP="00A62B4C">
      <w:pPr>
        <w:rPr>
          <w:rFonts w:eastAsia="Verdana" w:cs="Times New Roman"/>
          <w:szCs w:val="18"/>
        </w:rPr>
      </w:pPr>
    </w:p>
    <w:p w14:paraId="0F828206" w14:textId="30A3E32A" w:rsidR="000D24FD" w:rsidRDefault="000D24FD" w:rsidP="00204ECC">
      <w:pPr>
        <w:suppressAutoHyphens/>
        <w:ind w:right="187"/>
        <w:jc w:val="both"/>
        <w:rPr>
          <w:rFonts w:cstheme="minorHAnsi"/>
          <w:szCs w:val="18"/>
          <w:lang w:eastAsia="pl-PL"/>
        </w:rPr>
      </w:pPr>
      <w:r w:rsidRPr="00991DAA">
        <w:rPr>
          <w:rFonts w:cstheme="minorHAnsi"/>
          <w:szCs w:val="18"/>
          <w:lang w:eastAsia="pl-PL"/>
        </w:rPr>
        <w:t xml:space="preserve">Składając Ofertę w postępowaniu zakupowym nr </w:t>
      </w:r>
      <w:r w:rsidR="00623D5E" w:rsidRPr="00991DAA">
        <w:rPr>
          <w:b/>
          <w:color w:val="000000" w:themeColor="text1"/>
          <w:szCs w:val="18"/>
        </w:rPr>
        <w:t>POST/DYS/OB/GZ/</w:t>
      </w:r>
      <w:r w:rsidR="00991DAA" w:rsidRPr="00991DAA">
        <w:rPr>
          <w:b/>
          <w:color w:val="000000" w:themeColor="text1"/>
          <w:szCs w:val="18"/>
        </w:rPr>
        <w:t>0</w:t>
      </w:r>
      <w:r w:rsidR="00894920">
        <w:rPr>
          <w:b/>
          <w:color w:val="000000" w:themeColor="text1"/>
          <w:szCs w:val="18"/>
        </w:rPr>
        <w:t>1033</w:t>
      </w:r>
      <w:r w:rsidR="00623D5E" w:rsidRPr="00991DAA">
        <w:rPr>
          <w:b/>
          <w:color w:val="000000" w:themeColor="text1"/>
          <w:szCs w:val="18"/>
        </w:rPr>
        <w:t>/202</w:t>
      </w:r>
      <w:r w:rsidR="00894920">
        <w:rPr>
          <w:b/>
          <w:color w:val="000000" w:themeColor="text1"/>
          <w:szCs w:val="18"/>
        </w:rPr>
        <w:t>6</w:t>
      </w:r>
      <w:r w:rsidR="00623D5E" w:rsidRPr="00991DAA">
        <w:rPr>
          <w:b/>
          <w:color w:val="000000" w:themeColor="text1"/>
          <w:szCs w:val="18"/>
        </w:rPr>
        <w:t xml:space="preserve">, </w:t>
      </w:r>
      <w:r w:rsidRPr="00991DAA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944209" w:rsidRPr="00991DAA">
        <w:rPr>
          <w:rFonts w:cstheme="minorHAnsi"/>
          <w:szCs w:val="18"/>
          <w:lang w:eastAsia="pl-PL"/>
        </w:rPr>
        <w:t>„</w:t>
      </w:r>
      <w:r w:rsidR="00894920" w:rsidRPr="00894920">
        <w:rPr>
          <w:b/>
          <w:bCs/>
          <w:sz w:val="20"/>
        </w:rPr>
        <w:t>Projekt i budowa stacji kontenerowej/sieci elektroenergetycznej na terenie działalności PGE Dystrybucja S.A. Oddział Białystok Rejonu Energetycznego Łomża - 4 części</w:t>
      </w:r>
      <w:r w:rsidR="00D779D8" w:rsidRPr="00991DAA">
        <w:rPr>
          <w:rFonts w:cstheme="minorHAnsi"/>
          <w:b/>
          <w:szCs w:val="18"/>
          <w:lang w:eastAsia="pl-PL"/>
        </w:rPr>
        <w:t>”</w:t>
      </w:r>
      <w:r w:rsidRPr="00991DAA">
        <w:rPr>
          <w:rFonts w:cstheme="minorHAnsi"/>
          <w:b/>
          <w:szCs w:val="18"/>
        </w:rPr>
        <w:t xml:space="preserve">, </w:t>
      </w:r>
      <w:r w:rsidRPr="00991DAA">
        <w:rPr>
          <w:rFonts w:cstheme="minorHAnsi"/>
          <w:b/>
          <w:szCs w:val="18"/>
          <w:lang w:eastAsia="pl-PL"/>
        </w:rPr>
        <w:t>oświadczamy</w:t>
      </w:r>
      <w:r w:rsidRPr="00991DAA">
        <w:rPr>
          <w:rFonts w:cstheme="minorHAnsi"/>
          <w:szCs w:val="18"/>
          <w:lang w:eastAsia="pl-PL"/>
        </w:rPr>
        <w:t xml:space="preserve">, </w:t>
      </w:r>
      <w:r w:rsidRPr="00991DAA">
        <w:rPr>
          <w:rFonts w:cstheme="minorHAnsi"/>
          <w:bCs/>
          <w:szCs w:val="18"/>
          <w:lang w:eastAsia="pl-PL"/>
        </w:rPr>
        <w:t>że</w:t>
      </w:r>
      <w:r w:rsidRPr="00991DAA">
        <w:rPr>
          <w:rFonts w:cstheme="minorHAnsi"/>
          <w:szCs w:val="18"/>
          <w:lang w:eastAsia="pl-PL"/>
        </w:rPr>
        <w:t xml:space="preserve"> wykonaliśmy następujące </w:t>
      </w:r>
      <w:r w:rsidR="00623D5E" w:rsidRPr="00991DAA">
        <w:rPr>
          <w:rFonts w:cstheme="minorHAnsi"/>
          <w:szCs w:val="18"/>
          <w:lang w:eastAsia="pl-PL"/>
        </w:rPr>
        <w:t>zamówienia</w:t>
      </w:r>
      <w:r w:rsidRPr="00991DAA">
        <w:rPr>
          <w:rFonts w:cstheme="minorHAnsi"/>
          <w:szCs w:val="18"/>
          <w:lang w:eastAsia="pl-PL"/>
        </w:rPr>
        <w:t>:</w:t>
      </w:r>
    </w:p>
    <w:p w14:paraId="06F79FB1" w14:textId="77777777" w:rsidR="009653F8" w:rsidRPr="00F06DCF" w:rsidRDefault="009653F8" w:rsidP="00204ECC">
      <w:pPr>
        <w:suppressAutoHyphens/>
        <w:ind w:right="187"/>
        <w:jc w:val="both"/>
        <w:rPr>
          <w:rFonts w:cstheme="minorHAnsi"/>
          <w:b/>
          <w:bCs/>
          <w:szCs w:val="18"/>
          <w:lang w:eastAsia="pl-PL"/>
        </w:rPr>
      </w:pPr>
    </w:p>
    <w:p w14:paraId="533A8F07" w14:textId="77027528" w:rsidR="009653F8" w:rsidRPr="00894920" w:rsidRDefault="00894920" w:rsidP="00894920">
      <w:pPr>
        <w:numPr>
          <w:ilvl w:val="0"/>
          <w:numId w:val="22"/>
        </w:numPr>
        <w:spacing w:before="120" w:after="120"/>
        <w:ind w:left="284" w:hanging="284"/>
        <w:contextualSpacing/>
        <w:jc w:val="both"/>
        <w:rPr>
          <w:rFonts w:cstheme="minorHAnsi"/>
          <w:b/>
          <w:bCs/>
          <w:snapToGrid w:val="0"/>
          <w:sz w:val="20"/>
          <w:szCs w:val="20"/>
          <w:lang w:eastAsia="pl-PL"/>
        </w:rPr>
      </w:pPr>
      <w:r w:rsidRPr="00894920">
        <w:rPr>
          <w:rFonts w:cstheme="minorHAnsi"/>
          <w:b/>
          <w:bCs/>
          <w:snapToGrid w:val="0"/>
          <w:sz w:val="20"/>
          <w:szCs w:val="20"/>
          <w:lang w:eastAsia="pl-PL"/>
        </w:rPr>
        <w:t>w okresie ostatnich 3 lat przed upływem terminu składania ofert, a jeżeli okres prowadzenia działalności jest krótszy – w tym okresie, zrealizowali minimum 3 usługi, tj. (wykonał 3 dokumentacje projektowe) w branży elektroenergetycznej w zakresie budowy, przebudowy i modernizacji sieci SN</w:t>
      </w: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tbl>
      <w:tblPr>
        <w:tblW w:w="10627" w:type="dxa"/>
        <w:tblInd w:w="-4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835"/>
        <w:gridCol w:w="1696"/>
        <w:gridCol w:w="1423"/>
        <w:gridCol w:w="1559"/>
        <w:gridCol w:w="2546"/>
      </w:tblGrid>
      <w:tr w:rsidR="000D24FD" w:rsidRPr="000D24FD" w14:paraId="2CB8218D" w14:textId="77777777" w:rsidTr="00484781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05CF6F3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797A953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3E0D763" w14:textId="249D5F74" w:rsidR="000D24FD" w:rsidRPr="00DC202A" w:rsidRDefault="00944209" w:rsidP="00E260FA">
            <w:pPr>
              <w:jc w:val="center"/>
              <w:rPr>
                <w:rFonts w:cstheme="minorHAnsi"/>
              </w:rPr>
            </w:pPr>
            <w:r w:rsidRPr="00944209">
              <w:rPr>
                <w:rFonts w:cstheme="minorHAnsi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6164B903" w:rsidR="000D24FD" w:rsidRPr="00DC202A" w:rsidRDefault="000D24FD" w:rsidP="00944209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Termin  realizacji </w:t>
            </w:r>
            <w:r w:rsidR="00944209">
              <w:rPr>
                <w:rFonts w:cstheme="minorHAnsi"/>
              </w:rPr>
              <w:t>zamówienia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DC202A" w:rsidRDefault="000D24FD" w:rsidP="00E260FA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77777777" w:rsidR="000D24FD" w:rsidRPr="00DC202A" w:rsidRDefault="000D24FD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D24FD" w:rsidRPr="000D24FD" w14:paraId="3F4D1670" w14:textId="77777777" w:rsidTr="00484781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835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0D24FD" w:rsidRPr="000D24FD" w:rsidRDefault="00DC202A" w:rsidP="00E260FA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="000D24FD"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31080F" w:rsidRPr="000D24FD" w14:paraId="7F0BC81C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30EB50DE" w14:textId="222D606F" w:rsidR="0031080F" w:rsidRPr="00484781" w:rsidRDefault="006E7FA0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1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4E8A262B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4E73170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54606C27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222058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2BC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31080F" w:rsidRPr="000D24FD" w14:paraId="5C803CFE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208D150" w14:textId="485BA3D4" w:rsidR="0031080F" w:rsidRPr="00484781" w:rsidRDefault="006E7FA0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2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27529659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65E9539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158F81B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D708421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AB60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623D5E" w:rsidRPr="000D24FD" w14:paraId="4807C129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51079B1" w14:textId="3009AE3F" w:rsidR="00623D5E" w:rsidRPr="00484781" w:rsidRDefault="006E7FA0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3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6419360B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363B2D6C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174A5184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9260128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2AF4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121FA0F2" w14:textId="77777777" w:rsidR="009653F8" w:rsidRPr="009653F8" w:rsidRDefault="009653F8" w:rsidP="00DC202A">
      <w:pPr>
        <w:spacing w:before="120"/>
        <w:ind w:left="-284" w:right="-569" w:firstLine="284"/>
        <w:outlineLvl w:val="0"/>
        <w:rPr>
          <w:rFonts w:cstheme="minorHAnsi"/>
          <w:iCs/>
        </w:rPr>
      </w:pPr>
    </w:p>
    <w:p w14:paraId="186215FA" w14:textId="77777777" w:rsidR="00894920" w:rsidRPr="00894920" w:rsidRDefault="00894920" w:rsidP="00894920">
      <w:pPr>
        <w:pStyle w:val="Akapitzlist"/>
        <w:numPr>
          <w:ilvl w:val="0"/>
          <w:numId w:val="22"/>
        </w:numPr>
        <w:rPr>
          <w:rFonts w:cstheme="minorHAnsi"/>
          <w:b/>
          <w:bCs/>
          <w:szCs w:val="18"/>
          <w:lang w:eastAsia="pl-PL"/>
        </w:rPr>
      </w:pPr>
      <w:r w:rsidRPr="00894920">
        <w:rPr>
          <w:rFonts w:cstheme="minorHAnsi"/>
          <w:b/>
          <w:bCs/>
          <w:szCs w:val="18"/>
          <w:lang w:eastAsia="pl-PL"/>
        </w:rPr>
        <w:t>w okresie ostatnich 5 lat przed upływem terminu składania ofert, a jeżeli okres prowadzenia działalności jest krótszy – w tym okresie, zrealizowali minimum 3 roboty budowlane w branży elektroenergetycznej w zakresie sieci SN.</w:t>
      </w:r>
    </w:p>
    <w:p w14:paraId="338C886D" w14:textId="2F5E7486" w:rsidR="009653F8" w:rsidRPr="00F06DCF" w:rsidRDefault="0064524B" w:rsidP="00894920">
      <w:pPr>
        <w:pStyle w:val="Akapitzlist"/>
        <w:suppressAutoHyphens/>
        <w:ind w:right="187"/>
        <w:jc w:val="both"/>
        <w:rPr>
          <w:rFonts w:cstheme="minorHAnsi"/>
          <w:b/>
          <w:bCs/>
          <w:szCs w:val="18"/>
          <w:lang w:eastAsia="pl-PL"/>
        </w:rPr>
      </w:pPr>
      <w:r w:rsidRPr="00F06DCF">
        <w:rPr>
          <w:rFonts w:cstheme="minorHAnsi"/>
          <w:b/>
          <w:bCs/>
          <w:szCs w:val="18"/>
          <w:lang w:eastAsia="pl-PL"/>
        </w:rPr>
        <w:t xml:space="preserve"> </w:t>
      </w:r>
    </w:p>
    <w:tbl>
      <w:tblPr>
        <w:tblW w:w="10627" w:type="dxa"/>
        <w:tblInd w:w="-4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835"/>
        <w:gridCol w:w="1696"/>
        <w:gridCol w:w="1423"/>
        <w:gridCol w:w="1559"/>
        <w:gridCol w:w="2546"/>
      </w:tblGrid>
      <w:tr w:rsidR="009653F8" w:rsidRPr="00DC202A" w14:paraId="0B9A5654" w14:textId="77777777" w:rsidTr="00AB3314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717FFC28" w14:textId="77777777" w:rsidR="009653F8" w:rsidRPr="00DC202A" w:rsidRDefault="009653F8" w:rsidP="00AB3314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lastRenderedPageBreak/>
              <w:t>Lp.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5F98C75" w14:textId="77777777" w:rsidR="009653F8" w:rsidRPr="00DC202A" w:rsidRDefault="009653F8" w:rsidP="00AB3314">
            <w:pPr>
              <w:jc w:val="center"/>
              <w:rPr>
                <w:rFonts w:cstheme="minorHAnsi"/>
              </w:rPr>
            </w:pPr>
          </w:p>
          <w:p w14:paraId="618E5412" w14:textId="77777777" w:rsidR="009653F8" w:rsidRPr="00DC202A" w:rsidRDefault="009653F8" w:rsidP="00AB3314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2C3C2223" w14:textId="77777777" w:rsidR="009653F8" w:rsidRPr="00DC202A" w:rsidRDefault="009653F8" w:rsidP="00AB3314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19F66C43" w14:textId="77777777" w:rsidR="009653F8" w:rsidRPr="00DC202A" w:rsidRDefault="009653F8" w:rsidP="00AB3314">
            <w:pPr>
              <w:jc w:val="center"/>
              <w:rPr>
                <w:rFonts w:cstheme="minorHAnsi"/>
              </w:rPr>
            </w:pPr>
          </w:p>
          <w:p w14:paraId="1DA40E20" w14:textId="77777777" w:rsidR="009653F8" w:rsidRPr="00DC202A" w:rsidRDefault="009653F8" w:rsidP="00AB3314">
            <w:pPr>
              <w:jc w:val="center"/>
              <w:rPr>
                <w:rFonts w:cstheme="minorHAnsi"/>
              </w:rPr>
            </w:pPr>
            <w:r w:rsidRPr="00944209">
              <w:rPr>
                <w:rFonts w:cstheme="minorHAnsi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39BE958D" w14:textId="77777777" w:rsidR="009653F8" w:rsidRPr="00DC202A" w:rsidRDefault="009653F8" w:rsidP="00AB3314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Termin  realizacji </w:t>
            </w:r>
            <w:r>
              <w:rPr>
                <w:rFonts w:cstheme="minorHAnsi"/>
              </w:rPr>
              <w:t>zamówienia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F7C1757" w14:textId="77777777" w:rsidR="009653F8" w:rsidRPr="00DC202A" w:rsidRDefault="009653F8" w:rsidP="00AB3314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36984BA2" w14:textId="77777777" w:rsidR="009653F8" w:rsidRPr="00DC202A" w:rsidRDefault="009653F8" w:rsidP="00AB3314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9653F8" w:rsidRPr="000D24FD" w14:paraId="11BE91A9" w14:textId="77777777" w:rsidTr="00AB3314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3AEE8B24" w14:textId="77777777" w:rsidR="009653F8" w:rsidRPr="000D24FD" w:rsidRDefault="009653F8" w:rsidP="00AB3314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835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6C5CA783" w14:textId="77777777" w:rsidR="009653F8" w:rsidRPr="000D24FD" w:rsidRDefault="009653F8" w:rsidP="00AB3314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399338B6" w14:textId="77777777" w:rsidR="009653F8" w:rsidRPr="000D24FD" w:rsidRDefault="009653F8" w:rsidP="00AB3314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5FF37C27" w14:textId="77777777" w:rsidR="009653F8" w:rsidRPr="000D24FD" w:rsidRDefault="009653F8" w:rsidP="00AB3314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1AEEBC70" w14:textId="77777777" w:rsidR="009653F8" w:rsidRPr="000D24FD" w:rsidRDefault="009653F8" w:rsidP="00AB3314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53BFC71D" w14:textId="77777777" w:rsidR="009653F8" w:rsidRPr="000D24FD" w:rsidRDefault="009653F8" w:rsidP="00AB3314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7F4686BD" w14:textId="77777777" w:rsidR="009653F8" w:rsidRPr="000D24FD" w:rsidRDefault="009653F8" w:rsidP="00AB3314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ED61" w14:textId="77777777" w:rsidR="009653F8" w:rsidRPr="000D24FD" w:rsidRDefault="009653F8" w:rsidP="00AB3314">
            <w:pPr>
              <w:jc w:val="center"/>
              <w:rPr>
                <w:rFonts w:cstheme="minorHAnsi"/>
                <w:i/>
              </w:rPr>
            </w:pPr>
          </w:p>
        </w:tc>
      </w:tr>
      <w:tr w:rsidR="009653F8" w:rsidRPr="000D24FD" w14:paraId="467D10E6" w14:textId="77777777" w:rsidTr="00AB3314">
        <w:trPr>
          <w:trHeight w:val="843"/>
        </w:trPr>
        <w:tc>
          <w:tcPr>
            <w:tcW w:w="568" w:type="dxa"/>
            <w:vAlign w:val="center"/>
          </w:tcPr>
          <w:p w14:paraId="56E6B7B1" w14:textId="77777777" w:rsidR="009653F8" w:rsidRPr="00484781" w:rsidRDefault="009653F8" w:rsidP="00AB3314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1.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6C21DD16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A2B8263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2235F14D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0A76C894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92B0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9653F8" w:rsidRPr="000D24FD" w14:paraId="760D95F1" w14:textId="77777777" w:rsidTr="00AB3314">
        <w:trPr>
          <w:trHeight w:val="843"/>
        </w:trPr>
        <w:tc>
          <w:tcPr>
            <w:tcW w:w="568" w:type="dxa"/>
            <w:vAlign w:val="center"/>
          </w:tcPr>
          <w:p w14:paraId="46FE32C7" w14:textId="77777777" w:rsidR="009653F8" w:rsidRPr="00484781" w:rsidRDefault="009653F8" w:rsidP="00AB3314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2.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20EED35D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052F4CD0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02A2799E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2E2062C3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ADCF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9653F8" w:rsidRPr="000D24FD" w14:paraId="37E9755F" w14:textId="77777777" w:rsidTr="00AB3314">
        <w:trPr>
          <w:trHeight w:val="843"/>
        </w:trPr>
        <w:tc>
          <w:tcPr>
            <w:tcW w:w="568" w:type="dxa"/>
            <w:vAlign w:val="center"/>
          </w:tcPr>
          <w:p w14:paraId="023E4427" w14:textId="77777777" w:rsidR="009653F8" w:rsidRPr="00484781" w:rsidRDefault="009653F8" w:rsidP="00AB3314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3.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29C93A8D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7D7F769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233B4CDD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5008C55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6EBE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78E3F2B7" w14:textId="77777777" w:rsidR="009653F8" w:rsidRDefault="009653F8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</w:p>
    <w:p w14:paraId="37E692E9" w14:textId="77777777" w:rsidR="009653F8" w:rsidRDefault="009653F8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</w:p>
    <w:p w14:paraId="1D6FE7B7" w14:textId="77777777" w:rsidR="009653F8" w:rsidRDefault="009653F8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</w:p>
    <w:p w14:paraId="2C1DE8E9" w14:textId="239EC81E" w:rsidR="000D24FD" w:rsidRPr="000D24FD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p w14:paraId="127CFD93" w14:textId="77777777" w:rsidR="000D24FD" w:rsidRPr="000D24FD" w:rsidRDefault="000D24FD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23E469D8" w:rsidR="000D24FD" w:rsidRPr="000D24FD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</w:t>
      </w:r>
      <w:r w:rsidR="00484781">
        <w:rPr>
          <w:rFonts w:cstheme="minorHAnsi"/>
        </w:rPr>
        <w:t>zamówienia</w:t>
      </w:r>
      <w:r w:rsidRPr="000D24FD">
        <w:rPr>
          <w:rFonts w:cstheme="minorHAnsi"/>
        </w:rPr>
        <w:t xml:space="preserve"> zostały wykonane lub są 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Default="00A62B4C" w:rsidP="00A62B4C">
      <w:pPr>
        <w:rPr>
          <w:rFonts w:ascii="Verdana" w:eastAsia="Verdana" w:hAnsi="Verdana" w:cs="Times New Roman"/>
        </w:rPr>
      </w:pPr>
    </w:p>
    <w:p w14:paraId="29A1BA7D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7E7F7C02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5E9AE111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39139005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2533A6CF" w14:textId="77777777" w:rsidR="00962AB2" w:rsidRDefault="00962AB2" w:rsidP="00962AB2">
      <w:pPr>
        <w:rPr>
          <w:rFonts w:ascii="Verdana" w:eastAsia="Verdana" w:hAnsi="Verdana" w:cs="Times New Roman"/>
        </w:rPr>
      </w:pPr>
    </w:p>
    <w:p w14:paraId="2BB58704" w14:textId="6E0977FF" w:rsidR="00962AB2" w:rsidRPr="00962AB2" w:rsidRDefault="00962AB2" w:rsidP="00962AB2">
      <w:pPr>
        <w:tabs>
          <w:tab w:val="left" w:pos="1943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962AB2" w:rsidRPr="00962AB2" w:rsidSect="000C786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73BD6" w14:textId="77777777" w:rsidR="00DC1FAA" w:rsidRDefault="00DC1FAA" w:rsidP="00582CE9">
      <w:pPr>
        <w:spacing w:after="0"/>
      </w:pPr>
      <w:r>
        <w:separator/>
      </w:r>
    </w:p>
  </w:endnote>
  <w:endnote w:type="continuationSeparator" w:id="0">
    <w:p w14:paraId="788ED9CF" w14:textId="77777777" w:rsidR="00DC1FAA" w:rsidRDefault="00DC1FA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8D1CA3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9D8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51375" w14:textId="77777777" w:rsidR="00DC1FAA" w:rsidRDefault="00DC1FAA" w:rsidP="00582CE9">
      <w:pPr>
        <w:spacing w:after="0"/>
      </w:pPr>
      <w:r>
        <w:separator/>
      </w:r>
    </w:p>
  </w:footnote>
  <w:footnote w:type="continuationSeparator" w:id="0">
    <w:p w14:paraId="322BCC65" w14:textId="77777777" w:rsidR="00DC1FAA" w:rsidRDefault="00DC1FAA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B70526">
      <w:trPr>
        <w:trHeight w:val="1140"/>
      </w:trPr>
      <w:tc>
        <w:tcPr>
          <w:tcW w:w="6119" w:type="dxa"/>
          <w:vAlign w:val="center"/>
        </w:tcPr>
        <w:p w14:paraId="3D6F4245" w14:textId="77777777" w:rsidR="00894920" w:rsidRPr="006E100D" w:rsidRDefault="00894920" w:rsidP="008949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04E36E4" w14:textId="77777777" w:rsidR="00894920" w:rsidRPr="00E27FA3" w:rsidRDefault="00894920" w:rsidP="008949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27FA3">
            <w:rPr>
              <w:rFonts w:asciiTheme="majorHAnsi" w:hAnsiTheme="majorHAnsi"/>
              <w:color w:val="000000" w:themeColor="text1"/>
              <w:sz w:val="14"/>
              <w:szCs w:val="18"/>
            </w:rPr>
            <w:t>Projekt i budowa stacji kontenerowej/sieci elektroenergetycznej na terenie działalności PGE Dystrybucja S.A. Oddział Białystok Rejonu Energetycznego Łomża - 4 części</w:t>
          </w:r>
        </w:p>
        <w:p w14:paraId="5205B493" w14:textId="039CC344" w:rsidR="00347E8D" w:rsidRPr="006B2C28" w:rsidRDefault="00894920" w:rsidP="00894920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01033</w:t>
          </w: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8253E3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15932629">
    <w:abstractNumId w:val="17"/>
  </w:num>
  <w:num w:numId="2" w16cid:durableId="1640039819">
    <w:abstractNumId w:val="7"/>
  </w:num>
  <w:num w:numId="3" w16cid:durableId="26416173">
    <w:abstractNumId w:val="12"/>
  </w:num>
  <w:num w:numId="4" w16cid:durableId="667102513">
    <w:abstractNumId w:val="19"/>
  </w:num>
  <w:num w:numId="5" w16cid:durableId="1331298959">
    <w:abstractNumId w:val="17"/>
  </w:num>
  <w:num w:numId="6" w16cid:durableId="2092501302">
    <w:abstractNumId w:val="17"/>
  </w:num>
  <w:num w:numId="7" w16cid:durableId="1498769552">
    <w:abstractNumId w:val="3"/>
  </w:num>
  <w:num w:numId="8" w16cid:durableId="1714574311">
    <w:abstractNumId w:val="26"/>
  </w:num>
  <w:num w:numId="9" w16cid:durableId="661474580">
    <w:abstractNumId w:val="16"/>
  </w:num>
  <w:num w:numId="10" w16cid:durableId="2071420758">
    <w:abstractNumId w:val="4"/>
  </w:num>
  <w:num w:numId="11" w16cid:durableId="319234193">
    <w:abstractNumId w:val="13"/>
  </w:num>
  <w:num w:numId="12" w16cid:durableId="370496119">
    <w:abstractNumId w:val="11"/>
  </w:num>
  <w:num w:numId="13" w16cid:durableId="359746659">
    <w:abstractNumId w:val="25"/>
  </w:num>
  <w:num w:numId="14" w16cid:durableId="583150721">
    <w:abstractNumId w:val="21"/>
  </w:num>
  <w:num w:numId="15" w16cid:durableId="527335136">
    <w:abstractNumId w:val="15"/>
  </w:num>
  <w:num w:numId="16" w16cid:durableId="1866554795">
    <w:abstractNumId w:val="9"/>
  </w:num>
  <w:num w:numId="17" w16cid:durableId="91318232">
    <w:abstractNumId w:val="5"/>
  </w:num>
  <w:num w:numId="18" w16cid:durableId="16147015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64375011">
    <w:abstractNumId w:val="0"/>
  </w:num>
  <w:num w:numId="20" w16cid:durableId="861675606">
    <w:abstractNumId w:val="27"/>
  </w:num>
  <w:num w:numId="21" w16cid:durableId="843128442">
    <w:abstractNumId w:val="1"/>
  </w:num>
  <w:num w:numId="22" w16cid:durableId="526137445">
    <w:abstractNumId w:val="14"/>
  </w:num>
  <w:num w:numId="23" w16cid:durableId="388069103">
    <w:abstractNumId w:val="10"/>
  </w:num>
  <w:num w:numId="24" w16cid:durableId="2143840745">
    <w:abstractNumId w:val="20"/>
  </w:num>
  <w:num w:numId="25" w16cid:durableId="704864611">
    <w:abstractNumId w:val="24"/>
  </w:num>
  <w:num w:numId="26" w16cid:durableId="1653096620">
    <w:abstractNumId w:val="2"/>
  </w:num>
  <w:num w:numId="27" w16cid:durableId="308021056">
    <w:abstractNumId w:val="23"/>
  </w:num>
  <w:num w:numId="28" w16cid:durableId="1821268679">
    <w:abstractNumId w:val="22"/>
  </w:num>
  <w:num w:numId="29" w16cid:durableId="7296885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65834375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6BC6"/>
    <w:rsid w:val="000B0DBD"/>
    <w:rsid w:val="000C47A9"/>
    <w:rsid w:val="000C679C"/>
    <w:rsid w:val="000C7865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4ECC"/>
    <w:rsid w:val="002067F1"/>
    <w:rsid w:val="00224257"/>
    <w:rsid w:val="0023693E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4ED2"/>
    <w:rsid w:val="002B5C62"/>
    <w:rsid w:val="002C470F"/>
    <w:rsid w:val="002D4CAD"/>
    <w:rsid w:val="002D4E07"/>
    <w:rsid w:val="002F10CA"/>
    <w:rsid w:val="00302B3F"/>
    <w:rsid w:val="00303C67"/>
    <w:rsid w:val="0031080F"/>
    <w:rsid w:val="00310CB3"/>
    <w:rsid w:val="00347E8D"/>
    <w:rsid w:val="003547CB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41F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4781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5D1A"/>
    <w:rsid w:val="0051760D"/>
    <w:rsid w:val="00520308"/>
    <w:rsid w:val="00535E9B"/>
    <w:rsid w:val="005453F1"/>
    <w:rsid w:val="00551FB7"/>
    <w:rsid w:val="005563FF"/>
    <w:rsid w:val="00562E63"/>
    <w:rsid w:val="00574D7E"/>
    <w:rsid w:val="00582CE9"/>
    <w:rsid w:val="00586A9B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3D5E"/>
    <w:rsid w:val="00625BB0"/>
    <w:rsid w:val="006261BB"/>
    <w:rsid w:val="0064524B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E7FA0"/>
    <w:rsid w:val="006F3B57"/>
    <w:rsid w:val="006F5F72"/>
    <w:rsid w:val="00710355"/>
    <w:rsid w:val="00720ED1"/>
    <w:rsid w:val="007246D0"/>
    <w:rsid w:val="00726BF1"/>
    <w:rsid w:val="00727EC1"/>
    <w:rsid w:val="0073187A"/>
    <w:rsid w:val="007328A3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72A8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24CD"/>
    <w:rsid w:val="007F4401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4920"/>
    <w:rsid w:val="008A7413"/>
    <w:rsid w:val="008B6316"/>
    <w:rsid w:val="008C619A"/>
    <w:rsid w:val="008C74CA"/>
    <w:rsid w:val="008C75AB"/>
    <w:rsid w:val="008D52F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209"/>
    <w:rsid w:val="00944BEA"/>
    <w:rsid w:val="0096232C"/>
    <w:rsid w:val="00962604"/>
    <w:rsid w:val="00962AB2"/>
    <w:rsid w:val="00964A31"/>
    <w:rsid w:val="009653F8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DAA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A7314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0526"/>
    <w:rsid w:val="00B74FE1"/>
    <w:rsid w:val="00B76CD7"/>
    <w:rsid w:val="00B801D6"/>
    <w:rsid w:val="00B827BB"/>
    <w:rsid w:val="00B83A96"/>
    <w:rsid w:val="00B83F8A"/>
    <w:rsid w:val="00BA0FF4"/>
    <w:rsid w:val="00BA183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4735C"/>
    <w:rsid w:val="00C5009D"/>
    <w:rsid w:val="00C53A22"/>
    <w:rsid w:val="00C64A07"/>
    <w:rsid w:val="00C6569B"/>
    <w:rsid w:val="00C66B9A"/>
    <w:rsid w:val="00C707D1"/>
    <w:rsid w:val="00C737A1"/>
    <w:rsid w:val="00C762A6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4562"/>
    <w:rsid w:val="00D516C1"/>
    <w:rsid w:val="00D6344F"/>
    <w:rsid w:val="00D779D8"/>
    <w:rsid w:val="00D80E4A"/>
    <w:rsid w:val="00D9793B"/>
    <w:rsid w:val="00DA64DB"/>
    <w:rsid w:val="00DB1E5E"/>
    <w:rsid w:val="00DB3B99"/>
    <w:rsid w:val="00DB4140"/>
    <w:rsid w:val="00DC1FAA"/>
    <w:rsid w:val="00DC202A"/>
    <w:rsid w:val="00DC76F0"/>
    <w:rsid w:val="00DC7E48"/>
    <w:rsid w:val="00DD06C0"/>
    <w:rsid w:val="00DD6BC2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6DCF"/>
    <w:rsid w:val="00F21DD8"/>
    <w:rsid w:val="00F25128"/>
    <w:rsid w:val="00F32BD1"/>
    <w:rsid w:val="00F377D2"/>
    <w:rsid w:val="00F4718C"/>
    <w:rsid w:val="00F4756F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1033 - Załącznik nr 7.docx</dmsv2BaseFileName>
    <dmsv2BaseDisplayName xmlns="http://schemas.microsoft.com/sharepoint/v3">1033 - Załącznik nr 7</dmsv2BaseDisplayName>
    <dmsv2SWPP2ObjectNumber xmlns="http://schemas.microsoft.com/sharepoint/v3">POST/DYS/OB/GZ/01033/2026                         </dmsv2SWPP2ObjectNumber>
    <dmsv2SWPP2SumMD5 xmlns="http://schemas.microsoft.com/sharepoint/v3">97269ca4b84f2924ac18ba1f4e0259aa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24827683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FJ3FSM7XJ42E-1652426618-10777</_dlc_DocId>
    <_dlc_DocIdUrl xmlns="a19cb1c7-c5c7-46d4-85ae-d83685407bba">
      <Url>https://swpp2.dms.gkpge.pl/sites/43/_layouts/15/DocIdRedir.aspx?ID=FJ3FSM7XJ42E-1652426618-10777</Url>
      <Description>FJ3FSM7XJ42E-1652426618-10777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7375FE9-111B-4E5B-BF92-7CB1DFABAE8F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FBF433-3741-4D7D-A12C-D7F0521A53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53BFA2C-6DA0-44F3-8DCE-695BAEB4BA1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62</TotalTime>
  <Pages>2</Pages>
  <Words>273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6</cp:revision>
  <cp:lastPrinted>2024-07-15T11:21:00Z</cp:lastPrinted>
  <dcterms:created xsi:type="dcterms:W3CDTF">2025-12-04T06:55:00Z</dcterms:created>
  <dcterms:modified xsi:type="dcterms:W3CDTF">2026-03-28T13:38:00Z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b39766e5-211e-4c77-92bd-0803740607b9</vt:lpwstr>
  </property>
</Properties>
</file>